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DD282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0D21A716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5F13B302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C74087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0324A1" w14:textId="77777777" w:rsidR="00520EFD" w:rsidRDefault="00520EFD" w:rsidP="00520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7A10710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798AABB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DAB16E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D5BF92" w14:textId="77777777" w:rsidR="00520EFD" w:rsidRDefault="00520EFD" w:rsidP="00520E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095084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7555" w14:textId="77777777" w:rsidR="00520EFD" w:rsidRDefault="00520EFD" w:rsidP="009139A6">
      <w:r>
        <w:separator/>
      </w:r>
    </w:p>
  </w:endnote>
  <w:endnote w:type="continuationSeparator" w:id="0">
    <w:p w14:paraId="451C55B4" w14:textId="77777777" w:rsidR="00520EFD" w:rsidRDefault="00520E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2D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88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E3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44108" w14:textId="77777777" w:rsidR="00520EFD" w:rsidRDefault="00520EFD" w:rsidP="009139A6">
      <w:r>
        <w:separator/>
      </w:r>
    </w:p>
  </w:footnote>
  <w:footnote w:type="continuationSeparator" w:id="0">
    <w:p w14:paraId="66E0D95E" w14:textId="77777777" w:rsidR="00520EFD" w:rsidRDefault="00520E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F0D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98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77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EFD"/>
    <w:rsid w:val="000666E0"/>
    <w:rsid w:val="002510B7"/>
    <w:rsid w:val="00520EF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B41C0"/>
  <w15:chartTrackingRefBased/>
  <w15:docId w15:val="{155576BC-54C8-4B4A-A3BF-D789C6A5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0E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2022-04-22T19:17:00Z</dcterms:created>
  <dcterms:modified xsi:type="dcterms:W3CDTF">2022-04-22T19:18:00Z</dcterms:modified>
</cp:coreProperties>
</file>